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B54FC" w14:textId="5B85F668" w:rsidR="006B2F86" w:rsidRDefault="00E559A7" w:rsidP="00E71FC3">
      <w:pPr>
        <w:pStyle w:val="NoSpacing"/>
      </w:pPr>
      <w:r>
        <w:rPr>
          <w:u w:val="single"/>
        </w:rPr>
        <w:t>John de LATON</w:t>
      </w:r>
      <w:r>
        <w:t xml:space="preserve">  </w:t>
      </w:r>
      <w:proofErr w:type="gramStart"/>
      <w:r>
        <w:t xml:space="preserve">   (</w:t>
      </w:r>
      <w:proofErr w:type="gramEnd"/>
      <w:r>
        <w:t>d.1404)</w:t>
      </w:r>
    </w:p>
    <w:p w14:paraId="3D4AD9FC" w14:textId="34EF464B" w:rsidR="00E559A7" w:rsidRDefault="00E559A7" w:rsidP="00E71FC3">
      <w:pPr>
        <w:pStyle w:val="NoSpacing"/>
      </w:pPr>
      <w:r>
        <w:t>of York. Butcher.</w:t>
      </w:r>
    </w:p>
    <w:p w14:paraId="5A687FD7" w14:textId="75FD37B7" w:rsidR="00E559A7" w:rsidRDefault="00E559A7" w:rsidP="00E71FC3">
      <w:pPr>
        <w:pStyle w:val="NoSpacing"/>
      </w:pPr>
    </w:p>
    <w:p w14:paraId="0E4F54CE" w14:textId="147516EA" w:rsidR="00E559A7" w:rsidRDefault="00E559A7" w:rsidP="00E71FC3">
      <w:pPr>
        <w:pStyle w:val="NoSpacing"/>
      </w:pPr>
    </w:p>
    <w:p w14:paraId="6AFCCBB3" w14:textId="68FB7EA9" w:rsidR="00E559A7" w:rsidRDefault="00E559A7" w:rsidP="00E71FC3">
      <w:pPr>
        <w:pStyle w:val="NoSpacing"/>
      </w:pPr>
      <w:r>
        <w:t>21 May1404</w:t>
      </w:r>
      <w:r>
        <w:tab/>
        <w:t>He made his Will.   (W.Y.R. p.102)</w:t>
      </w:r>
    </w:p>
    <w:p w14:paraId="1337103C" w14:textId="00FBD79B" w:rsidR="00E559A7" w:rsidRDefault="00E559A7" w:rsidP="00E71FC3">
      <w:pPr>
        <w:pStyle w:val="NoSpacing"/>
      </w:pPr>
      <w:r>
        <w:t>22 Oct.</w:t>
      </w:r>
      <w:r>
        <w:tab/>
      </w:r>
      <w:r>
        <w:tab/>
        <w:t>Probate of his Will.   (ibid.)</w:t>
      </w:r>
    </w:p>
    <w:p w14:paraId="588B1166" w14:textId="6A2769D1" w:rsidR="00E559A7" w:rsidRDefault="00E559A7" w:rsidP="00E71FC3">
      <w:pPr>
        <w:pStyle w:val="NoSpacing"/>
      </w:pPr>
    </w:p>
    <w:p w14:paraId="05137496" w14:textId="566C430E" w:rsidR="00E559A7" w:rsidRDefault="00E559A7" w:rsidP="00E71FC3">
      <w:pPr>
        <w:pStyle w:val="NoSpacing"/>
      </w:pPr>
    </w:p>
    <w:p w14:paraId="12556281" w14:textId="1649E17E" w:rsidR="00E559A7" w:rsidRPr="00E559A7" w:rsidRDefault="00E559A7" w:rsidP="00E71FC3">
      <w:pPr>
        <w:pStyle w:val="NoSpacing"/>
      </w:pPr>
      <w:r>
        <w:t>4 July 2019</w:t>
      </w:r>
      <w:bookmarkStart w:id="0" w:name="_GoBack"/>
      <w:bookmarkEnd w:id="0"/>
    </w:p>
    <w:sectPr w:rsidR="00E559A7" w:rsidRPr="00E559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35FF5" w14:textId="77777777" w:rsidR="00E559A7" w:rsidRDefault="00E559A7" w:rsidP="00E71FC3">
      <w:pPr>
        <w:spacing w:after="0" w:line="240" w:lineRule="auto"/>
      </w:pPr>
      <w:r>
        <w:separator/>
      </w:r>
    </w:p>
  </w:endnote>
  <w:endnote w:type="continuationSeparator" w:id="0">
    <w:p w14:paraId="53D5CD83" w14:textId="77777777" w:rsidR="00E559A7" w:rsidRDefault="00E559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0B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801C4" w14:textId="77777777" w:rsidR="00E559A7" w:rsidRDefault="00E559A7" w:rsidP="00E71FC3">
      <w:pPr>
        <w:spacing w:after="0" w:line="240" w:lineRule="auto"/>
      </w:pPr>
      <w:r>
        <w:separator/>
      </w:r>
    </w:p>
  </w:footnote>
  <w:footnote w:type="continuationSeparator" w:id="0">
    <w:p w14:paraId="72F74CBE" w14:textId="77777777" w:rsidR="00E559A7" w:rsidRDefault="00E559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A7"/>
    <w:rsid w:val="001A7C09"/>
    <w:rsid w:val="00577BD5"/>
    <w:rsid w:val="00656CBA"/>
    <w:rsid w:val="006A1F77"/>
    <w:rsid w:val="00733BE7"/>
    <w:rsid w:val="00AB52E8"/>
    <w:rsid w:val="00B16D3F"/>
    <w:rsid w:val="00BB41AC"/>
    <w:rsid w:val="00E559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8DD56"/>
  <w15:chartTrackingRefBased/>
  <w15:docId w15:val="{5DD0287C-7ED1-45C9-A4ED-206E5945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2019-07-04T21:07:00Z</dcterms:created>
  <dcterms:modified xsi:type="dcterms:W3CDTF">2019-07-04T21:11:00Z</dcterms:modified>
</cp:coreProperties>
</file>